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53D02">
        <w:rPr>
          <w:rFonts w:cs="Arial"/>
          <w:b/>
          <w:caps/>
          <w:sz w:val="28"/>
          <w:szCs w:val="28"/>
        </w:rPr>
        <w:t>1</w:t>
      </w:r>
      <w:r w:rsidR="00582EAC">
        <w:rPr>
          <w:rFonts w:cs="Arial"/>
          <w:b/>
          <w:caps/>
          <w:sz w:val="28"/>
          <w:szCs w:val="28"/>
        </w:rPr>
        <w:t>5</w:t>
      </w:r>
      <w:r w:rsidR="00C70E11">
        <w:rPr>
          <w:rFonts w:cs="Arial"/>
          <w:b/>
          <w:caps/>
          <w:sz w:val="28"/>
          <w:szCs w:val="28"/>
        </w:rPr>
        <w:t>3</w:t>
      </w:r>
      <w:r w:rsidR="008E6CA9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034B7" w:rsidP="00340D9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Limpeza </w:t>
            </w:r>
            <w:r w:rsidR="00340D92">
              <w:rPr>
                <w:rFonts w:cs="Arial"/>
                <w:sz w:val="20"/>
                <w:szCs w:val="20"/>
              </w:rPr>
              <w:t xml:space="preserve">de boca de lobo localizada na </w:t>
            </w:r>
            <w:r w:rsidR="00235C99">
              <w:rPr>
                <w:rFonts w:cs="Arial"/>
                <w:sz w:val="20"/>
                <w:szCs w:val="20"/>
              </w:rPr>
              <w:t>Avenida João Baptista de Sant’Anna</w:t>
            </w:r>
            <w:r w:rsidR="00340D92">
              <w:rPr>
                <w:rFonts w:cs="Arial"/>
                <w:sz w:val="20"/>
                <w:szCs w:val="20"/>
              </w:rPr>
              <w:t>, próximo à Rua Benedito Soares de Moraes, defronte ao número 603</w:t>
            </w:r>
            <w:r w:rsidR="00235C99">
              <w:rPr>
                <w:rFonts w:cs="Arial"/>
                <w:sz w:val="20"/>
                <w:szCs w:val="20"/>
              </w:rPr>
              <w:t xml:space="preserve">, </w:t>
            </w:r>
            <w:r w:rsidR="003378DF">
              <w:rPr>
                <w:rFonts w:cs="Arial"/>
                <w:sz w:val="20"/>
                <w:szCs w:val="20"/>
              </w:rPr>
              <w:t xml:space="preserve">Bairro </w:t>
            </w:r>
            <w:r w:rsidR="00235C99">
              <w:rPr>
                <w:rFonts w:cs="Arial"/>
                <w:sz w:val="20"/>
                <w:szCs w:val="20"/>
              </w:rPr>
              <w:t>Bandeira Branca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C5CE2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D00030">
        <w:rPr>
          <w:rFonts w:cs="Arial"/>
        </w:rPr>
        <w:t xml:space="preserve"> </w:t>
      </w:r>
      <w:r w:rsidR="00717AD6">
        <w:rPr>
          <w:rFonts w:cs="Arial"/>
        </w:rPr>
        <w:t xml:space="preserve">para </w:t>
      </w:r>
      <w:r w:rsidR="00D00030">
        <w:rPr>
          <w:rFonts w:cs="Arial"/>
        </w:rPr>
        <w:t xml:space="preserve">a </w:t>
      </w:r>
      <w:r w:rsidR="00CE392E" w:rsidRPr="00CE392E">
        <w:rPr>
          <w:rFonts w:cs="Arial"/>
        </w:rPr>
        <w:t xml:space="preserve">realização de limpeza </w:t>
      </w:r>
      <w:r w:rsidR="007D5904" w:rsidRPr="007D5904">
        <w:rPr>
          <w:rFonts w:cs="Arial"/>
        </w:rPr>
        <w:t>de boca de lobo localizada na Avenida João Baptista de Sant’Anna, próximo à Rua Benedito Soares de Moraes, defronte ao número 603</w:t>
      </w:r>
      <w:r w:rsidR="00CE392E" w:rsidRPr="00CE392E">
        <w:rPr>
          <w:rFonts w:cs="Arial"/>
        </w:rPr>
        <w:t xml:space="preserve">, </w:t>
      </w:r>
      <w:r w:rsidR="003378DF">
        <w:rPr>
          <w:rFonts w:cs="Arial"/>
        </w:rPr>
        <w:t xml:space="preserve">Bairro </w:t>
      </w:r>
      <w:bookmarkStart w:id="0" w:name="_GoBack"/>
      <w:bookmarkEnd w:id="0"/>
      <w:r w:rsidR="00CE392E" w:rsidRPr="00CE392E">
        <w:rPr>
          <w:rFonts w:cs="Arial"/>
        </w:rPr>
        <w:t>Bandeira Branca</w:t>
      </w:r>
      <w:r w:rsidR="00584E86">
        <w:rPr>
          <w:rFonts w:cs="Arial"/>
        </w:rPr>
        <w:t>.</w:t>
      </w:r>
    </w:p>
    <w:p w:rsidR="001614EC" w:rsidRDefault="002F0B4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Conforme foto anexa,</w:t>
      </w:r>
      <w:r w:rsidRPr="002F0B4A">
        <w:rPr>
          <w:rFonts w:cs="Arial"/>
        </w:rPr>
        <w:t xml:space="preserve"> </w:t>
      </w:r>
      <w:r w:rsidR="00125114">
        <w:rPr>
          <w:rFonts w:cs="Arial"/>
        </w:rPr>
        <w:t xml:space="preserve">o local </w:t>
      </w:r>
      <w:r w:rsidR="00194C53" w:rsidRPr="00194C53">
        <w:rPr>
          <w:rFonts w:cs="Arial"/>
        </w:rPr>
        <w:t>supracitad</w:t>
      </w:r>
      <w:r w:rsidR="00125114">
        <w:rPr>
          <w:rFonts w:cs="Arial"/>
        </w:rPr>
        <w:t>o</w:t>
      </w:r>
      <w:r w:rsidR="00194C53" w:rsidRPr="00194C53">
        <w:rPr>
          <w:rFonts w:cs="Arial"/>
        </w:rPr>
        <w:t xml:space="preserve"> </w:t>
      </w:r>
      <w:r w:rsidR="00125114">
        <w:rPr>
          <w:rFonts w:cs="Arial"/>
        </w:rPr>
        <w:t xml:space="preserve">se encontra em situação </w:t>
      </w:r>
      <w:r w:rsidR="00194C53" w:rsidRPr="00194C53">
        <w:rPr>
          <w:rFonts w:cs="Arial"/>
        </w:rPr>
        <w:t>completamente precári</w:t>
      </w:r>
      <w:r w:rsidR="003A44E9">
        <w:rPr>
          <w:rFonts w:cs="Arial"/>
        </w:rPr>
        <w:t>a</w:t>
      </w:r>
      <w:r w:rsidR="00194C53" w:rsidRPr="00194C53">
        <w:rPr>
          <w:rFonts w:cs="Arial"/>
        </w:rPr>
        <w:t xml:space="preserve">, cheia de matos e lixo, impossibilitando </w:t>
      </w:r>
      <w:r w:rsidR="00F0659F">
        <w:rPr>
          <w:rFonts w:cs="Arial"/>
        </w:rPr>
        <w:t xml:space="preserve">o satisfatório </w:t>
      </w:r>
      <w:r w:rsidR="00C903BF">
        <w:rPr>
          <w:rFonts w:cs="Arial"/>
        </w:rPr>
        <w:t xml:space="preserve">escoamento das águas pluviais e </w:t>
      </w:r>
      <w:r w:rsidR="00194C53" w:rsidRPr="00194C53">
        <w:rPr>
          <w:rFonts w:cs="Arial"/>
        </w:rPr>
        <w:t xml:space="preserve">a passagem </w:t>
      </w:r>
      <w:r w:rsidR="00403D16">
        <w:rPr>
          <w:rFonts w:cs="Arial"/>
        </w:rPr>
        <w:t xml:space="preserve">dos </w:t>
      </w:r>
      <w:r w:rsidR="00194C53" w:rsidRPr="00194C53">
        <w:rPr>
          <w:rFonts w:cs="Arial"/>
        </w:rPr>
        <w:t>pedestres, pode</w:t>
      </w:r>
      <w:r w:rsidR="00BC425A">
        <w:rPr>
          <w:rFonts w:cs="Arial"/>
        </w:rPr>
        <w:t xml:space="preserve">ndo ocasionar </w:t>
      </w:r>
      <w:r w:rsidR="00194C53" w:rsidRPr="00194C53">
        <w:rPr>
          <w:rFonts w:cs="Arial"/>
        </w:rPr>
        <w:t>acidentes</w:t>
      </w:r>
      <w:r w:rsidR="000A2C07" w:rsidRPr="0006434C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2642F">
        <w:rPr>
          <w:rFonts w:cs="Arial"/>
        </w:rPr>
        <w:t>2</w:t>
      </w:r>
      <w:r w:rsidR="00DD6483">
        <w:rPr>
          <w:rFonts w:cs="Arial"/>
        </w:rPr>
        <w:t xml:space="preserve"> de </w:t>
      </w:r>
      <w:r w:rsidR="009C4178">
        <w:rPr>
          <w:rFonts w:cs="Arial"/>
        </w:rPr>
        <w:t>junh</w:t>
      </w:r>
      <w:r w:rsidR="00113036">
        <w:rPr>
          <w:rFonts w:cs="Arial"/>
        </w:rPr>
        <w:t xml:space="preserve">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90CF2" w:rsidRPr="005D429C" w:rsidRDefault="00D90CF2" w:rsidP="00D90CF2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90CF2" w:rsidRPr="005D429C" w:rsidRDefault="00D90CF2" w:rsidP="00D90CF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97CB4" w:rsidRDefault="00D90CF2" w:rsidP="00D90CF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Vereadora </w:t>
      </w:r>
      <w:r w:rsidR="00F97CB4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F97CB4" w:rsidRDefault="00F97CB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AD47C8" w:rsidRDefault="00C555BC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42A9E82">
            <wp:extent cx="5402580" cy="3040380"/>
            <wp:effectExtent l="0" t="0" r="762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04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47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453" w:rsidRDefault="00497453">
      <w:r>
        <w:separator/>
      </w:r>
    </w:p>
  </w:endnote>
  <w:endnote w:type="continuationSeparator" w:id="0">
    <w:p w:rsidR="00497453" w:rsidRDefault="0049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453" w:rsidRDefault="00497453">
      <w:r>
        <w:separator/>
      </w:r>
    </w:p>
  </w:footnote>
  <w:footnote w:type="continuationSeparator" w:id="0">
    <w:p w:rsidR="00497453" w:rsidRDefault="00497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5B05">
      <w:rPr>
        <w:rFonts w:cs="Arial"/>
        <w:b/>
        <w:sz w:val="20"/>
        <w:szCs w:val="20"/>
        <w:u w:val="single"/>
      </w:rPr>
      <w:t>1</w:t>
    </w:r>
    <w:r w:rsidR="005C0736">
      <w:rPr>
        <w:rFonts w:cs="Arial"/>
        <w:b/>
        <w:sz w:val="20"/>
        <w:szCs w:val="20"/>
        <w:u w:val="single"/>
      </w:rPr>
      <w:t>53</w:t>
    </w:r>
    <w:r w:rsidR="00C555BC">
      <w:rPr>
        <w:rFonts w:cs="Arial"/>
        <w:b/>
        <w:sz w:val="20"/>
        <w:szCs w:val="20"/>
        <w:u w:val="single"/>
      </w:rPr>
      <w:t>9</w:t>
    </w:r>
    <w:r w:rsidR="00BE54A8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378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378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D44"/>
    <w:rsid w:val="00000EA8"/>
    <w:rsid w:val="00004884"/>
    <w:rsid w:val="00012789"/>
    <w:rsid w:val="00013B8F"/>
    <w:rsid w:val="0001702D"/>
    <w:rsid w:val="0002082B"/>
    <w:rsid w:val="00022CD8"/>
    <w:rsid w:val="00024FD3"/>
    <w:rsid w:val="000269AC"/>
    <w:rsid w:val="00034A23"/>
    <w:rsid w:val="00043B26"/>
    <w:rsid w:val="00045D0E"/>
    <w:rsid w:val="00047EFF"/>
    <w:rsid w:val="00056288"/>
    <w:rsid w:val="00063D85"/>
    <w:rsid w:val="0006434C"/>
    <w:rsid w:val="000644BB"/>
    <w:rsid w:val="0007206E"/>
    <w:rsid w:val="00072812"/>
    <w:rsid w:val="00073E19"/>
    <w:rsid w:val="00074069"/>
    <w:rsid w:val="00074B26"/>
    <w:rsid w:val="0008341B"/>
    <w:rsid w:val="000866C7"/>
    <w:rsid w:val="00086F0A"/>
    <w:rsid w:val="000921C3"/>
    <w:rsid w:val="00094464"/>
    <w:rsid w:val="00094490"/>
    <w:rsid w:val="000958D5"/>
    <w:rsid w:val="000966AB"/>
    <w:rsid w:val="00097CAE"/>
    <w:rsid w:val="000A2B12"/>
    <w:rsid w:val="000A2C07"/>
    <w:rsid w:val="000A7631"/>
    <w:rsid w:val="000C3122"/>
    <w:rsid w:val="000C3A7C"/>
    <w:rsid w:val="000C5FD7"/>
    <w:rsid w:val="000C6511"/>
    <w:rsid w:val="000D5B1B"/>
    <w:rsid w:val="000E18E7"/>
    <w:rsid w:val="000E3BE0"/>
    <w:rsid w:val="000E59C4"/>
    <w:rsid w:val="000F0DFF"/>
    <w:rsid w:val="000F6251"/>
    <w:rsid w:val="00101DAF"/>
    <w:rsid w:val="00103135"/>
    <w:rsid w:val="00106091"/>
    <w:rsid w:val="00110D9C"/>
    <w:rsid w:val="0011135B"/>
    <w:rsid w:val="00113036"/>
    <w:rsid w:val="00115E63"/>
    <w:rsid w:val="001178C6"/>
    <w:rsid w:val="0012130B"/>
    <w:rsid w:val="00125114"/>
    <w:rsid w:val="001362A9"/>
    <w:rsid w:val="0014591F"/>
    <w:rsid w:val="00150EE2"/>
    <w:rsid w:val="00151762"/>
    <w:rsid w:val="001564C9"/>
    <w:rsid w:val="001614EC"/>
    <w:rsid w:val="00167A9F"/>
    <w:rsid w:val="00172E81"/>
    <w:rsid w:val="001731D8"/>
    <w:rsid w:val="00174232"/>
    <w:rsid w:val="0018069A"/>
    <w:rsid w:val="00181CD2"/>
    <w:rsid w:val="001840AD"/>
    <w:rsid w:val="001911FF"/>
    <w:rsid w:val="0019271B"/>
    <w:rsid w:val="00194C53"/>
    <w:rsid w:val="001A09F2"/>
    <w:rsid w:val="001B0773"/>
    <w:rsid w:val="001B0EA1"/>
    <w:rsid w:val="001C3E9C"/>
    <w:rsid w:val="001C4E03"/>
    <w:rsid w:val="001C7A18"/>
    <w:rsid w:val="001E01CA"/>
    <w:rsid w:val="001F13C3"/>
    <w:rsid w:val="001F33CF"/>
    <w:rsid w:val="001F78DF"/>
    <w:rsid w:val="00204A6A"/>
    <w:rsid w:val="00204ED7"/>
    <w:rsid w:val="00212E2C"/>
    <w:rsid w:val="00230859"/>
    <w:rsid w:val="00231E06"/>
    <w:rsid w:val="00235C99"/>
    <w:rsid w:val="00240B4D"/>
    <w:rsid w:val="002421B2"/>
    <w:rsid w:val="002460CA"/>
    <w:rsid w:val="00252CEE"/>
    <w:rsid w:val="00253087"/>
    <w:rsid w:val="00253C82"/>
    <w:rsid w:val="002635F7"/>
    <w:rsid w:val="00270AC7"/>
    <w:rsid w:val="00270F57"/>
    <w:rsid w:val="00272DA7"/>
    <w:rsid w:val="00273B04"/>
    <w:rsid w:val="0027551B"/>
    <w:rsid w:val="002913E2"/>
    <w:rsid w:val="0029179A"/>
    <w:rsid w:val="0029407C"/>
    <w:rsid w:val="002973CF"/>
    <w:rsid w:val="002A0655"/>
    <w:rsid w:val="002A3783"/>
    <w:rsid w:val="002A63FE"/>
    <w:rsid w:val="002A7434"/>
    <w:rsid w:val="002B16E4"/>
    <w:rsid w:val="002B173D"/>
    <w:rsid w:val="002B363B"/>
    <w:rsid w:val="002B3998"/>
    <w:rsid w:val="002B40CA"/>
    <w:rsid w:val="002B7CB2"/>
    <w:rsid w:val="002B7D7A"/>
    <w:rsid w:val="002C4B2B"/>
    <w:rsid w:val="002C5C70"/>
    <w:rsid w:val="002D079B"/>
    <w:rsid w:val="002D0BBD"/>
    <w:rsid w:val="002D21AC"/>
    <w:rsid w:val="002D24ED"/>
    <w:rsid w:val="002D3D9E"/>
    <w:rsid w:val="002D4D09"/>
    <w:rsid w:val="002D4FC8"/>
    <w:rsid w:val="002E12C0"/>
    <w:rsid w:val="002E434B"/>
    <w:rsid w:val="002F02DB"/>
    <w:rsid w:val="002F0B4A"/>
    <w:rsid w:val="0030168E"/>
    <w:rsid w:val="003060CD"/>
    <w:rsid w:val="003061BE"/>
    <w:rsid w:val="00317C1A"/>
    <w:rsid w:val="0032004B"/>
    <w:rsid w:val="00323F0F"/>
    <w:rsid w:val="0032578D"/>
    <w:rsid w:val="00325BD0"/>
    <w:rsid w:val="003272A9"/>
    <w:rsid w:val="003302DA"/>
    <w:rsid w:val="003378DF"/>
    <w:rsid w:val="00340D92"/>
    <w:rsid w:val="00342C0A"/>
    <w:rsid w:val="00344BE1"/>
    <w:rsid w:val="00346E9F"/>
    <w:rsid w:val="003478A9"/>
    <w:rsid w:val="00347D5E"/>
    <w:rsid w:val="00350B92"/>
    <w:rsid w:val="003638CC"/>
    <w:rsid w:val="003768AF"/>
    <w:rsid w:val="003770FF"/>
    <w:rsid w:val="0037736A"/>
    <w:rsid w:val="00381797"/>
    <w:rsid w:val="003848C4"/>
    <w:rsid w:val="00385370"/>
    <w:rsid w:val="00397FF3"/>
    <w:rsid w:val="003A1AD8"/>
    <w:rsid w:val="003A44E9"/>
    <w:rsid w:val="003A77BE"/>
    <w:rsid w:val="003B0528"/>
    <w:rsid w:val="003B27BB"/>
    <w:rsid w:val="003D018A"/>
    <w:rsid w:val="003D6B3C"/>
    <w:rsid w:val="003E188F"/>
    <w:rsid w:val="003E2535"/>
    <w:rsid w:val="004017D1"/>
    <w:rsid w:val="0040242E"/>
    <w:rsid w:val="00403D16"/>
    <w:rsid w:val="00405AE4"/>
    <w:rsid w:val="00405B75"/>
    <w:rsid w:val="004077F2"/>
    <w:rsid w:val="00410559"/>
    <w:rsid w:val="00412795"/>
    <w:rsid w:val="0042343C"/>
    <w:rsid w:val="00425E16"/>
    <w:rsid w:val="0043369C"/>
    <w:rsid w:val="00435B72"/>
    <w:rsid w:val="0043610D"/>
    <w:rsid w:val="00444347"/>
    <w:rsid w:val="004463D7"/>
    <w:rsid w:val="004468D2"/>
    <w:rsid w:val="00451BDA"/>
    <w:rsid w:val="00452673"/>
    <w:rsid w:val="004546B7"/>
    <w:rsid w:val="0046044A"/>
    <w:rsid w:val="00461178"/>
    <w:rsid w:val="004612CB"/>
    <w:rsid w:val="004723F4"/>
    <w:rsid w:val="00476EA2"/>
    <w:rsid w:val="00484A85"/>
    <w:rsid w:val="00487D64"/>
    <w:rsid w:val="00491530"/>
    <w:rsid w:val="00493115"/>
    <w:rsid w:val="0049423C"/>
    <w:rsid w:val="004968D1"/>
    <w:rsid w:val="00497453"/>
    <w:rsid w:val="004B69C5"/>
    <w:rsid w:val="004C0E4F"/>
    <w:rsid w:val="004C0F6B"/>
    <w:rsid w:val="004C2C30"/>
    <w:rsid w:val="004C4A65"/>
    <w:rsid w:val="004C6832"/>
    <w:rsid w:val="004C6927"/>
    <w:rsid w:val="004C6C78"/>
    <w:rsid w:val="004D0FB0"/>
    <w:rsid w:val="004D32C5"/>
    <w:rsid w:val="004D3A9D"/>
    <w:rsid w:val="004D478D"/>
    <w:rsid w:val="004E06ED"/>
    <w:rsid w:val="004E0CBF"/>
    <w:rsid w:val="004E3124"/>
    <w:rsid w:val="004E314A"/>
    <w:rsid w:val="004E46DA"/>
    <w:rsid w:val="004E60A1"/>
    <w:rsid w:val="004E7242"/>
    <w:rsid w:val="004F39E9"/>
    <w:rsid w:val="004F3C1C"/>
    <w:rsid w:val="004F690D"/>
    <w:rsid w:val="004F6A11"/>
    <w:rsid w:val="005003AD"/>
    <w:rsid w:val="005029DB"/>
    <w:rsid w:val="00505357"/>
    <w:rsid w:val="00505FD8"/>
    <w:rsid w:val="005101CD"/>
    <w:rsid w:val="00510692"/>
    <w:rsid w:val="0051092E"/>
    <w:rsid w:val="00512D9D"/>
    <w:rsid w:val="0051367E"/>
    <w:rsid w:val="00524669"/>
    <w:rsid w:val="00533862"/>
    <w:rsid w:val="005348ED"/>
    <w:rsid w:val="00534DD9"/>
    <w:rsid w:val="00535B6F"/>
    <w:rsid w:val="00540B1F"/>
    <w:rsid w:val="00544223"/>
    <w:rsid w:val="00564368"/>
    <w:rsid w:val="00564775"/>
    <w:rsid w:val="00567891"/>
    <w:rsid w:val="00570D8A"/>
    <w:rsid w:val="00571292"/>
    <w:rsid w:val="005736A2"/>
    <w:rsid w:val="0058109A"/>
    <w:rsid w:val="005815EC"/>
    <w:rsid w:val="00582EAC"/>
    <w:rsid w:val="005846A3"/>
    <w:rsid w:val="00584E86"/>
    <w:rsid w:val="005868AE"/>
    <w:rsid w:val="005907F7"/>
    <w:rsid w:val="0059363C"/>
    <w:rsid w:val="005937EC"/>
    <w:rsid w:val="00595739"/>
    <w:rsid w:val="00596163"/>
    <w:rsid w:val="005965BD"/>
    <w:rsid w:val="005A01D0"/>
    <w:rsid w:val="005A03FA"/>
    <w:rsid w:val="005A2B48"/>
    <w:rsid w:val="005A2D4F"/>
    <w:rsid w:val="005B3D21"/>
    <w:rsid w:val="005B7C61"/>
    <w:rsid w:val="005B7F78"/>
    <w:rsid w:val="005C0081"/>
    <w:rsid w:val="005C0736"/>
    <w:rsid w:val="005C3938"/>
    <w:rsid w:val="005C3AD6"/>
    <w:rsid w:val="005D093A"/>
    <w:rsid w:val="005D5519"/>
    <w:rsid w:val="005D58C4"/>
    <w:rsid w:val="005D5A5B"/>
    <w:rsid w:val="005D702D"/>
    <w:rsid w:val="005D79E7"/>
    <w:rsid w:val="005E138D"/>
    <w:rsid w:val="005E24D4"/>
    <w:rsid w:val="005E57E0"/>
    <w:rsid w:val="005F3FA7"/>
    <w:rsid w:val="005F6B6F"/>
    <w:rsid w:val="00602495"/>
    <w:rsid w:val="006041AC"/>
    <w:rsid w:val="006079BE"/>
    <w:rsid w:val="0061599A"/>
    <w:rsid w:val="00621F23"/>
    <w:rsid w:val="00624472"/>
    <w:rsid w:val="0062576D"/>
    <w:rsid w:val="00627527"/>
    <w:rsid w:val="00630874"/>
    <w:rsid w:val="006342A9"/>
    <w:rsid w:val="006426AE"/>
    <w:rsid w:val="00646550"/>
    <w:rsid w:val="006472DC"/>
    <w:rsid w:val="00651B00"/>
    <w:rsid w:val="00651D9D"/>
    <w:rsid w:val="00656DC7"/>
    <w:rsid w:val="00663984"/>
    <w:rsid w:val="00665F96"/>
    <w:rsid w:val="006661F3"/>
    <w:rsid w:val="0066682B"/>
    <w:rsid w:val="006709DB"/>
    <w:rsid w:val="006716CD"/>
    <w:rsid w:val="00674860"/>
    <w:rsid w:val="00674F7D"/>
    <w:rsid w:val="00681021"/>
    <w:rsid w:val="006825CE"/>
    <w:rsid w:val="00682E6E"/>
    <w:rsid w:val="00683C56"/>
    <w:rsid w:val="00683CB8"/>
    <w:rsid w:val="0068402A"/>
    <w:rsid w:val="00690D1E"/>
    <w:rsid w:val="0069170F"/>
    <w:rsid w:val="00691975"/>
    <w:rsid w:val="00691CF5"/>
    <w:rsid w:val="0069312F"/>
    <w:rsid w:val="00697BB0"/>
    <w:rsid w:val="006A370D"/>
    <w:rsid w:val="006A6218"/>
    <w:rsid w:val="006A62FF"/>
    <w:rsid w:val="006A70CE"/>
    <w:rsid w:val="006B0B8E"/>
    <w:rsid w:val="006B322E"/>
    <w:rsid w:val="006B58A8"/>
    <w:rsid w:val="006B5B05"/>
    <w:rsid w:val="006C18A7"/>
    <w:rsid w:val="006C59BC"/>
    <w:rsid w:val="006C5E1D"/>
    <w:rsid w:val="006D65E7"/>
    <w:rsid w:val="006D6F7D"/>
    <w:rsid w:val="006E6581"/>
    <w:rsid w:val="006E7E66"/>
    <w:rsid w:val="006F05C4"/>
    <w:rsid w:val="006F21EE"/>
    <w:rsid w:val="006F4E64"/>
    <w:rsid w:val="006F7B0A"/>
    <w:rsid w:val="00700E6B"/>
    <w:rsid w:val="00715F74"/>
    <w:rsid w:val="00717AD6"/>
    <w:rsid w:val="00725205"/>
    <w:rsid w:val="00725E66"/>
    <w:rsid w:val="007274B8"/>
    <w:rsid w:val="00727CDB"/>
    <w:rsid w:val="0073062F"/>
    <w:rsid w:val="00730BE1"/>
    <w:rsid w:val="00731E14"/>
    <w:rsid w:val="0073407F"/>
    <w:rsid w:val="00740DF8"/>
    <w:rsid w:val="00743976"/>
    <w:rsid w:val="00743B4A"/>
    <w:rsid w:val="0074771C"/>
    <w:rsid w:val="0075092E"/>
    <w:rsid w:val="00750BCF"/>
    <w:rsid w:val="00753B65"/>
    <w:rsid w:val="00757A7F"/>
    <w:rsid w:val="00760B49"/>
    <w:rsid w:val="00762894"/>
    <w:rsid w:val="00765ECD"/>
    <w:rsid w:val="00766C65"/>
    <w:rsid w:val="00770D1F"/>
    <w:rsid w:val="00770F33"/>
    <w:rsid w:val="00775A1B"/>
    <w:rsid w:val="00775C0C"/>
    <w:rsid w:val="00776C69"/>
    <w:rsid w:val="007838DC"/>
    <w:rsid w:val="007868B0"/>
    <w:rsid w:val="00790509"/>
    <w:rsid w:val="00790911"/>
    <w:rsid w:val="00796119"/>
    <w:rsid w:val="007A2045"/>
    <w:rsid w:val="007A46AE"/>
    <w:rsid w:val="007B1050"/>
    <w:rsid w:val="007B3AB8"/>
    <w:rsid w:val="007B5C1D"/>
    <w:rsid w:val="007C6A58"/>
    <w:rsid w:val="007D39FD"/>
    <w:rsid w:val="007D5904"/>
    <w:rsid w:val="007E02AD"/>
    <w:rsid w:val="007E3F69"/>
    <w:rsid w:val="007E4FBE"/>
    <w:rsid w:val="007E554D"/>
    <w:rsid w:val="007E6714"/>
    <w:rsid w:val="007F1AC4"/>
    <w:rsid w:val="007F2A84"/>
    <w:rsid w:val="007F75CA"/>
    <w:rsid w:val="0080197E"/>
    <w:rsid w:val="00804F23"/>
    <w:rsid w:val="0080555F"/>
    <w:rsid w:val="008068CE"/>
    <w:rsid w:val="00810024"/>
    <w:rsid w:val="0081105D"/>
    <w:rsid w:val="00820C13"/>
    <w:rsid w:val="008224DB"/>
    <w:rsid w:val="008252F0"/>
    <w:rsid w:val="00832802"/>
    <w:rsid w:val="00833E7C"/>
    <w:rsid w:val="00840A48"/>
    <w:rsid w:val="008474F2"/>
    <w:rsid w:val="00851170"/>
    <w:rsid w:val="00861FD9"/>
    <w:rsid w:val="00863A26"/>
    <w:rsid w:val="00866262"/>
    <w:rsid w:val="00870972"/>
    <w:rsid w:val="00875790"/>
    <w:rsid w:val="00876EFD"/>
    <w:rsid w:val="00877B35"/>
    <w:rsid w:val="00877E50"/>
    <w:rsid w:val="00881A74"/>
    <w:rsid w:val="008909A4"/>
    <w:rsid w:val="00893AC9"/>
    <w:rsid w:val="008975B0"/>
    <w:rsid w:val="008A065F"/>
    <w:rsid w:val="008A0BA0"/>
    <w:rsid w:val="008A0EB2"/>
    <w:rsid w:val="008A6FE4"/>
    <w:rsid w:val="008B4774"/>
    <w:rsid w:val="008B5E02"/>
    <w:rsid w:val="008C0D68"/>
    <w:rsid w:val="008C33AB"/>
    <w:rsid w:val="008C5CE2"/>
    <w:rsid w:val="008C72B7"/>
    <w:rsid w:val="008D13BD"/>
    <w:rsid w:val="008D1579"/>
    <w:rsid w:val="008D6593"/>
    <w:rsid w:val="008D76E4"/>
    <w:rsid w:val="008E6CA9"/>
    <w:rsid w:val="008F1E6B"/>
    <w:rsid w:val="008F479B"/>
    <w:rsid w:val="008F7625"/>
    <w:rsid w:val="00902ECD"/>
    <w:rsid w:val="00903D56"/>
    <w:rsid w:val="00907DDF"/>
    <w:rsid w:val="00912752"/>
    <w:rsid w:val="00922964"/>
    <w:rsid w:val="0092642F"/>
    <w:rsid w:val="00934101"/>
    <w:rsid w:val="00935CD4"/>
    <w:rsid w:val="009436BD"/>
    <w:rsid w:val="009579A2"/>
    <w:rsid w:val="009747F8"/>
    <w:rsid w:val="0097551A"/>
    <w:rsid w:val="009768E6"/>
    <w:rsid w:val="00977B11"/>
    <w:rsid w:val="00980AFC"/>
    <w:rsid w:val="00981C02"/>
    <w:rsid w:val="00981D3C"/>
    <w:rsid w:val="00986132"/>
    <w:rsid w:val="00992502"/>
    <w:rsid w:val="00993F1D"/>
    <w:rsid w:val="009A2ABD"/>
    <w:rsid w:val="009A6FC5"/>
    <w:rsid w:val="009B207E"/>
    <w:rsid w:val="009B32F8"/>
    <w:rsid w:val="009C0A2D"/>
    <w:rsid w:val="009C3CCE"/>
    <w:rsid w:val="009C4178"/>
    <w:rsid w:val="009C4BE4"/>
    <w:rsid w:val="009C4DEE"/>
    <w:rsid w:val="009C5C76"/>
    <w:rsid w:val="009C6F58"/>
    <w:rsid w:val="009D0F6E"/>
    <w:rsid w:val="009D50D4"/>
    <w:rsid w:val="009D512F"/>
    <w:rsid w:val="009D6698"/>
    <w:rsid w:val="009E1F05"/>
    <w:rsid w:val="009E2101"/>
    <w:rsid w:val="009E53A8"/>
    <w:rsid w:val="009E594E"/>
    <w:rsid w:val="009E6096"/>
    <w:rsid w:val="009E6B3F"/>
    <w:rsid w:val="009E7EB4"/>
    <w:rsid w:val="009F376D"/>
    <w:rsid w:val="009F6372"/>
    <w:rsid w:val="00A00D0C"/>
    <w:rsid w:val="00A0463C"/>
    <w:rsid w:val="00A0655B"/>
    <w:rsid w:val="00A06B1F"/>
    <w:rsid w:val="00A11F34"/>
    <w:rsid w:val="00A21A8C"/>
    <w:rsid w:val="00A23684"/>
    <w:rsid w:val="00A23797"/>
    <w:rsid w:val="00A25459"/>
    <w:rsid w:val="00A26FAA"/>
    <w:rsid w:val="00A27A33"/>
    <w:rsid w:val="00A27BBB"/>
    <w:rsid w:val="00A30233"/>
    <w:rsid w:val="00A3081A"/>
    <w:rsid w:val="00A349F1"/>
    <w:rsid w:val="00A46B01"/>
    <w:rsid w:val="00A55D00"/>
    <w:rsid w:val="00A614BF"/>
    <w:rsid w:val="00A63472"/>
    <w:rsid w:val="00A66255"/>
    <w:rsid w:val="00A74511"/>
    <w:rsid w:val="00A753E8"/>
    <w:rsid w:val="00A814C8"/>
    <w:rsid w:val="00A81E3D"/>
    <w:rsid w:val="00A844CE"/>
    <w:rsid w:val="00A87598"/>
    <w:rsid w:val="00A92CB9"/>
    <w:rsid w:val="00AA1CC4"/>
    <w:rsid w:val="00AA2DD6"/>
    <w:rsid w:val="00AA68BE"/>
    <w:rsid w:val="00AA6FC7"/>
    <w:rsid w:val="00AB4873"/>
    <w:rsid w:val="00AC24F9"/>
    <w:rsid w:val="00AC712C"/>
    <w:rsid w:val="00AC7143"/>
    <w:rsid w:val="00AD2C88"/>
    <w:rsid w:val="00AD3733"/>
    <w:rsid w:val="00AD47C8"/>
    <w:rsid w:val="00AD5A22"/>
    <w:rsid w:val="00AD5CF7"/>
    <w:rsid w:val="00AD6B47"/>
    <w:rsid w:val="00AE120D"/>
    <w:rsid w:val="00AE2DD0"/>
    <w:rsid w:val="00AE447C"/>
    <w:rsid w:val="00AE5578"/>
    <w:rsid w:val="00AF4B90"/>
    <w:rsid w:val="00AF61FB"/>
    <w:rsid w:val="00B06B4B"/>
    <w:rsid w:val="00B10E9F"/>
    <w:rsid w:val="00B210CD"/>
    <w:rsid w:val="00B217B8"/>
    <w:rsid w:val="00B23105"/>
    <w:rsid w:val="00B30EF9"/>
    <w:rsid w:val="00B33DD3"/>
    <w:rsid w:val="00B34959"/>
    <w:rsid w:val="00B35F58"/>
    <w:rsid w:val="00B36FD3"/>
    <w:rsid w:val="00B405A3"/>
    <w:rsid w:val="00B42C04"/>
    <w:rsid w:val="00B5265F"/>
    <w:rsid w:val="00B55A52"/>
    <w:rsid w:val="00B57E0F"/>
    <w:rsid w:val="00B61A71"/>
    <w:rsid w:val="00B67EB4"/>
    <w:rsid w:val="00B71CFA"/>
    <w:rsid w:val="00B72EEE"/>
    <w:rsid w:val="00B73EE5"/>
    <w:rsid w:val="00B75CEF"/>
    <w:rsid w:val="00B7721D"/>
    <w:rsid w:val="00B8293E"/>
    <w:rsid w:val="00BA1565"/>
    <w:rsid w:val="00BA18C3"/>
    <w:rsid w:val="00BB1A6F"/>
    <w:rsid w:val="00BB3F3E"/>
    <w:rsid w:val="00BB6253"/>
    <w:rsid w:val="00BC123C"/>
    <w:rsid w:val="00BC425A"/>
    <w:rsid w:val="00BC44DF"/>
    <w:rsid w:val="00BC58F1"/>
    <w:rsid w:val="00BD1A99"/>
    <w:rsid w:val="00BD1F36"/>
    <w:rsid w:val="00BD34B9"/>
    <w:rsid w:val="00BD3C47"/>
    <w:rsid w:val="00BE1B39"/>
    <w:rsid w:val="00BE2B2F"/>
    <w:rsid w:val="00BE54A8"/>
    <w:rsid w:val="00BF134D"/>
    <w:rsid w:val="00BF4538"/>
    <w:rsid w:val="00BF791A"/>
    <w:rsid w:val="00C01573"/>
    <w:rsid w:val="00C06926"/>
    <w:rsid w:val="00C06BEA"/>
    <w:rsid w:val="00C076A8"/>
    <w:rsid w:val="00C109BC"/>
    <w:rsid w:val="00C10DC3"/>
    <w:rsid w:val="00C15545"/>
    <w:rsid w:val="00C2157D"/>
    <w:rsid w:val="00C25C31"/>
    <w:rsid w:val="00C31BE9"/>
    <w:rsid w:val="00C33777"/>
    <w:rsid w:val="00C36E68"/>
    <w:rsid w:val="00C379C9"/>
    <w:rsid w:val="00C42806"/>
    <w:rsid w:val="00C44D39"/>
    <w:rsid w:val="00C45509"/>
    <w:rsid w:val="00C50B50"/>
    <w:rsid w:val="00C53D02"/>
    <w:rsid w:val="00C55034"/>
    <w:rsid w:val="00C555BC"/>
    <w:rsid w:val="00C55F94"/>
    <w:rsid w:val="00C618F0"/>
    <w:rsid w:val="00C7080A"/>
    <w:rsid w:val="00C7096C"/>
    <w:rsid w:val="00C70AFC"/>
    <w:rsid w:val="00C70E11"/>
    <w:rsid w:val="00C713A2"/>
    <w:rsid w:val="00C72C65"/>
    <w:rsid w:val="00C76263"/>
    <w:rsid w:val="00C82208"/>
    <w:rsid w:val="00C82F72"/>
    <w:rsid w:val="00C87211"/>
    <w:rsid w:val="00C903BF"/>
    <w:rsid w:val="00C91C70"/>
    <w:rsid w:val="00C94949"/>
    <w:rsid w:val="00C960F8"/>
    <w:rsid w:val="00CA759E"/>
    <w:rsid w:val="00CB1396"/>
    <w:rsid w:val="00CB2BAB"/>
    <w:rsid w:val="00CB45A8"/>
    <w:rsid w:val="00CB6F9E"/>
    <w:rsid w:val="00CC3D17"/>
    <w:rsid w:val="00CC5438"/>
    <w:rsid w:val="00CD06BD"/>
    <w:rsid w:val="00CD3876"/>
    <w:rsid w:val="00CD447B"/>
    <w:rsid w:val="00CD65E0"/>
    <w:rsid w:val="00CE2FCD"/>
    <w:rsid w:val="00CE392E"/>
    <w:rsid w:val="00CE750E"/>
    <w:rsid w:val="00CF31DE"/>
    <w:rsid w:val="00CF7AF7"/>
    <w:rsid w:val="00D00030"/>
    <w:rsid w:val="00D02CDE"/>
    <w:rsid w:val="00D06B59"/>
    <w:rsid w:val="00D07E59"/>
    <w:rsid w:val="00D14EB1"/>
    <w:rsid w:val="00D16CA1"/>
    <w:rsid w:val="00D2072E"/>
    <w:rsid w:val="00D214B1"/>
    <w:rsid w:val="00D233C7"/>
    <w:rsid w:val="00D237DC"/>
    <w:rsid w:val="00D2790F"/>
    <w:rsid w:val="00D32265"/>
    <w:rsid w:val="00D33918"/>
    <w:rsid w:val="00D45AFE"/>
    <w:rsid w:val="00D507D5"/>
    <w:rsid w:val="00D5430F"/>
    <w:rsid w:val="00D564F1"/>
    <w:rsid w:val="00D627F3"/>
    <w:rsid w:val="00D63DB5"/>
    <w:rsid w:val="00D64A2A"/>
    <w:rsid w:val="00D66B3F"/>
    <w:rsid w:val="00D704F0"/>
    <w:rsid w:val="00D71E3D"/>
    <w:rsid w:val="00D73115"/>
    <w:rsid w:val="00D8365B"/>
    <w:rsid w:val="00D85A8E"/>
    <w:rsid w:val="00D90CF2"/>
    <w:rsid w:val="00DA5509"/>
    <w:rsid w:val="00DB23E5"/>
    <w:rsid w:val="00DB48F6"/>
    <w:rsid w:val="00DC5ECD"/>
    <w:rsid w:val="00DC7EEB"/>
    <w:rsid w:val="00DD024E"/>
    <w:rsid w:val="00DD0EEE"/>
    <w:rsid w:val="00DD5C1F"/>
    <w:rsid w:val="00DD6483"/>
    <w:rsid w:val="00DD758E"/>
    <w:rsid w:val="00DD7D6D"/>
    <w:rsid w:val="00DE1B53"/>
    <w:rsid w:val="00DE3584"/>
    <w:rsid w:val="00DE50DD"/>
    <w:rsid w:val="00DF0F93"/>
    <w:rsid w:val="00DF118B"/>
    <w:rsid w:val="00DF28DE"/>
    <w:rsid w:val="00E0249F"/>
    <w:rsid w:val="00E05DBB"/>
    <w:rsid w:val="00E061C6"/>
    <w:rsid w:val="00E06755"/>
    <w:rsid w:val="00E06E06"/>
    <w:rsid w:val="00E07978"/>
    <w:rsid w:val="00E10670"/>
    <w:rsid w:val="00E11F92"/>
    <w:rsid w:val="00E12BC6"/>
    <w:rsid w:val="00E14F37"/>
    <w:rsid w:val="00E15B12"/>
    <w:rsid w:val="00E160F1"/>
    <w:rsid w:val="00E179F4"/>
    <w:rsid w:val="00E21B52"/>
    <w:rsid w:val="00E231D8"/>
    <w:rsid w:val="00E271E1"/>
    <w:rsid w:val="00E3022D"/>
    <w:rsid w:val="00E327BC"/>
    <w:rsid w:val="00E3505E"/>
    <w:rsid w:val="00E40092"/>
    <w:rsid w:val="00E51448"/>
    <w:rsid w:val="00E56F4F"/>
    <w:rsid w:val="00E611B5"/>
    <w:rsid w:val="00E618E4"/>
    <w:rsid w:val="00E641D1"/>
    <w:rsid w:val="00E66CFD"/>
    <w:rsid w:val="00E721EC"/>
    <w:rsid w:val="00E7311B"/>
    <w:rsid w:val="00E7547E"/>
    <w:rsid w:val="00E7789A"/>
    <w:rsid w:val="00E81807"/>
    <w:rsid w:val="00E83EE3"/>
    <w:rsid w:val="00E86C30"/>
    <w:rsid w:val="00E87650"/>
    <w:rsid w:val="00E90791"/>
    <w:rsid w:val="00E90C30"/>
    <w:rsid w:val="00E93E30"/>
    <w:rsid w:val="00E95AD8"/>
    <w:rsid w:val="00EA75F0"/>
    <w:rsid w:val="00EB04D6"/>
    <w:rsid w:val="00EB7CAE"/>
    <w:rsid w:val="00EC301D"/>
    <w:rsid w:val="00EC4CB4"/>
    <w:rsid w:val="00ED0429"/>
    <w:rsid w:val="00ED2065"/>
    <w:rsid w:val="00ED3C5B"/>
    <w:rsid w:val="00ED4D34"/>
    <w:rsid w:val="00ED50EC"/>
    <w:rsid w:val="00ED77A7"/>
    <w:rsid w:val="00EE10FD"/>
    <w:rsid w:val="00EE3D6F"/>
    <w:rsid w:val="00EF2EA9"/>
    <w:rsid w:val="00EF5BBC"/>
    <w:rsid w:val="00EF7A9D"/>
    <w:rsid w:val="00F034B7"/>
    <w:rsid w:val="00F04C81"/>
    <w:rsid w:val="00F0659F"/>
    <w:rsid w:val="00F16F74"/>
    <w:rsid w:val="00F21885"/>
    <w:rsid w:val="00F22FC9"/>
    <w:rsid w:val="00F245BA"/>
    <w:rsid w:val="00F2501F"/>
    <w:rsid w:val="00F27895"/>
    <w:rsid w:val="00F32558"/>
    <w:rsid w:val="00F35A75"/>
    <w:rsid w:val="00F36D57"/>
    <w:rsid w:val="00F420E5"/>
    <w:rsid w:val="00F46942"/>
    <w:rsid w:val="00F5150F"/>
    <w:rsid w:val="00F51D1A"/>
    <w:rsid w:val="00F52FC3"/>
    <w:rsid w:val="00F55AC2"/>
    <w:rsid w:val="00F56E4D"/>
    <w:rsid w:val="00F6157B"/>
    <w:rsid w:val="00F65C85"/>
    <w:rsid w:val="00F67581"/>
    <w:rsid w:val="00F722F4"/>
    <w:rsid w:val="00F73DA3"/>
    <w:rsid w:val="00F83B7F"/>
    <w:rsid w:val="00F84EC1"/>
    <w:rsid w:val="00F858EE"/>
    <w:rsid w:val="00F95E9E"/>
    <w:rsid w:val="00F9774E"/>
    <w:rsid w:val="00F97CB4"/>
    <w:rsid w:val="00F97E1F"/>
    <w:rsid w:val="00FA282F"/>
    <w:rsid w:val="00FA3CFC"/>
    <w:rsid w:val="00FA3D9B"/>
    <w:rsid w:val="00FA4145"/>
    <w:rsid w:val="00FB00FA"/>
    <w:rsid w:val="00FB1187"/>
    <w:rsid w:val="00FC1C13"/>
    <w:rsid w:val="00FC1DB5"/>
    <w:rsid w:val="00FC3ED3"/>
    <w:rsid w:val="00FD082C"/>
    <w:rsid w:val="00FD0AD6"/>
    <w:rsid w:val="00FD0F01"/>
    <w:rsid w:val="00FD246B"/>
    <w:rsid w:val="00FD65E6"/>
    <w:rsid w:val="00FE1DAA"/>
    <w:rsid w:val="00FE28F8"/>
    <w:rsid w:val="00FE3B6B"/>
    <w:rsid w:val="00FE47CA"/>
    <w:rsid w:val="00FE770C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6C31-265D-49C6-9B8A-8154DDD32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27</cp:revision>
  <cp:lastPrinted>2021-05-11T14:01:00Z</cp:lastPrinted>
  <dcterms:created xsi:type="dcterms:W3CDTF">2021-05-31T12:57:00Z</dcterms:created>
  <dcterms:modified xsi:type="dcterms:W3CDTF">2021-06-01T15:46:00Z</dcterms:modified>
</cp:coreProperties>
</file>